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21FC" w:rsidRPr="00274AC9" w:rsidRDefault="00381528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274AC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74AC9" w:rsidRPr="00274AC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21FC" w:rsidRPr="00274AC9" w:rsidRDefault="0038152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74AC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21FC" w:rsidRPr="00274AC9" w:rsidRDefault="00381528" w:rsidP="0038152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74AC9">
              <w:rPr>
                <w:b/>
                <w:sz w:val="26"/>
                <w:szCs w:val="26"/>
              </w:rPr>
              <w:t>202A_142</w:t>
            </w:r>
          </w:p>
        </w:tc>
      </w:tr>
      <w:tr w:rsidR="00274AC9" w:rsidRPr="00274AC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21FC" w:rsidRPr="00274AC9" w:rsidRDefault="0038152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274AC9">
              <w:rPr>
                <w:b/>
                <w:sz w:val="26"/>
                <w:szCs w:val="26"/>
              </w:rPr>
              <w:t xml:space="preserve">Номер материала </w:t>
            </w:r>
            <w:r w:rsidRPr="00274AC9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21FC" w:rsidRPr="00274AC9" w:rsidRDefault="0038152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274AC9">
              <w:rPr>
                <w:b/>
                <w:sz w:val="26"/>
                <w:szCs w:val="26"/>
                <w:lang w:val="en-US"/>
              </w:rPr>
              <w:t>2268727</w:t>
            </w:r>
          </w:p>
        </w:tc>
      </w:tr>
    </w:tbl>
    <w:p w:rsidR="00A721FC" w:rsidRPr="00274AC9" w:rsidRDefault="00381528">
      <w:pPr>
        <w:spacing w:line="276" w:lineRule="auto"/>
        <w:ind w:right="-1"/>
        <w:jc w:val="left"/>
        <w:rPr>
          <w:sz w:val="26"/>
          <w:szCs w:val="26"/>
        </w:rPr>
      </w:pPr>
      <w:r w:rsidRPr="00274AC9">
        <w:rPr>
          <w:sz w:val="26"/>
          <w:szCs w:val="26"/>
        </w:rPr>
        <w:t>_____________________________________</w:t>
      </w:r>
    </w:p>
    <w:p w:rsidR="00A721FC" w:rsidRPr="00274AC9" w:rsidRDefault="00381528">
      <w:pPr>
        <w:spacing w:line="276" w:lineRule="auto"/>
        <w:ind w:right="-1"/>
        <w:jc w:val="right"/>
        <w:rPr>
          <w:sz w:val="26"/>
          <w:szCs w:val="26"/>
        </w:rPr>
      </w:pPr>
      <w:r w:rsidRPr="00274AC9">
        <w:rPr>
          <w:sz w:val="26"/>
          <w:szCs w:val="26"/>
        </w:rPr>
        <w:t xml:space="preserve">_____________________________________ </w:t>
      </w:r>
    </w:p>
    <w:p w:rsidR="00A721FC" w:rsidRPr="00274AC9" w:rsidRDefault="00381528">
      <w:pPr>
        <w:spacing w:line="276" w:lineRule="auto"/>
        <w:ind w:right="-1"/>
        <w:jc w:val="right"/>
        <w:rPr>
          <w:sz w:val="26"/>
          <w:szCs w:val="26"/>
        </w:rPr>
      </w:pPr>
      <w:r w:rsidRPr="00274AC9">
        <w:rPr>
          <w:sz w:val="26"/>
          <w:szCs w:val="26"/>
        </w:rPr>
        <w:t>_____________________________________</w:t>
      </w:r>
    </w:p>
    <w:p w:rsidR="00A721FC" w:rsidRPr="00274AC9" w:rsidRDefault="00381528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274AC9">
        <w:rPr>
          <w:sz w:val="26"/>
          <w:szCs w:val="26"/>
        </w:rPr>
        <w:tab/>
        <w:t xml:space="preserve">_______________________ /_____________ </w:t>
      </w:r>
    </w:p>
    <w:p w:rsidR="00A721FC" w:rsidRPr="00274AC9" w:rsidRDefault="00381528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274AC9">
        <w:rPr>
          <w:sz w:val="26"/>
          <w:szCs w:val="26"/>
        </w:rPr>
        <w:t>“_______” ___________________ 20_____ г.</w:t>
      </w:r>
    </w:p>
    <w:p w:rsidR="00A721FC" w:rsidRPr="00274AC9" w:rsidRDefault="00A721FC"/>
    <w:p w:rsidR="00A721FC" w:rsidRPr="00274AC9" w:rsidRDefault="00A721FC"/>
    <w:p w:rsidR="00A721FC" w:rsidRPr="00274AC9" w:rsidRDefault="00A721FC"/>
    <w:p w:rsidR="00A721FC" w:rsidRPr="00274AC9" w:rsidRDefault="00381528">
      <w:pPr>
        <w:pStyle w:val="2"/>
        <w:numPr>
          <w:ilvl w:val="0"/>
          <w:numId w:val="0"/>
        </w:numPr>
        <w:spacing w:after="120"/>
      </w:pPr>
      <w:r w:rsidRPr="00274AC9">
        <w:t>ТЕХНИЧЕСКОЕ ЗАДАНИЕ</w:t>
      </w:r>
    </w:p>
    <w:p w:rsidR="00A721FC" w:rsidRPr="00274AC9" w:rsidRDefault="00381528">
      <w:pPr>
        <w:ind w:firstLine="0"/>
        <w:jc w:val="center"/>
        <w:rPr>
          <w:b/>
          <w:sz w:val="26"/>
          <w:szCs w:val="26"/>
        </w:rPr>
      </w:pPr>
      <w:r w:rsidRPr="00274AC9">
        <w:rPr>
          <w:b/>
          <w:sz w:val="26"/>
          <w:szCs w:val="26"/>
        </w:rPr>
        <w:t xml:space="preserve">на поставку </w:t>
      </w:r>
      <w:r w:rsidRPr="00274AC9">
        <w:rPr>
          <w:b/>
          <w:bCs/>
          <w:sz w:val="26"/>
          <w:szCs w:val="26"/>
        </w:rPr>
        <w:t>линейной арматуры и гасителей вибрации</w:t>
      </w:r>
      <w:r w:rsidRPr="00274AC9">
        <w:rPr>
          <w:b/>
          <w:sz w:val="26"/>
          <w:szCs w:val="26"/>
        </w:rPr>
        <w:t xml:space="preserve"> </w:t>
      </w:r>
    </w:p>
    <w:p w:rsidR="00A721FC" w:rsidRPr="00274AC9" w:rsidRDefault="00381528">
      <w:pPr>
        <w:ind w:firstLine="0"/>
        <w:jc w:val="center"/>
        <w:rPr>
          <w:sz w:val="24"/>
          <w:szCs w:val="24"/>
        </w:rPr>
      </w:pPr>
      <w:r w:rsidRPr="00274AC9">
        <w:rPr>
          <w:b/>
          <w:sz w:val="26"/>
          <w:szCs w:val="26"/>
        </w:rPr>
        <w:t>(Зажим ремонтный спиральный РС-15,2-01)</w:t>
      </w:r>
      <w:r w:rsidR="004D52C6">
        <w:rPr>
          <w:b/>
          <w:sz w:val="26"/>
          <w:szCs w:val="26"/>
        </w:rPr>
        <w:t xml:space="preserve"> (или эквивалент)</w:t>
      </w:r>
      <w:r w:rsidR="00222765">
        <w:rPr>
          <w:b/>
          <w:sz w:val="26"/>
          <w:szCs w:val="26"/>
        </w:rPr>
        <w:t xml:space="preserve"> Лот № 202A</w:t>
      </w:r>
    </w:p>
    <w:p w:rsidR="00A721FC" w:rsidRPr="00274AC9" w:rsidRDefault="00A721FC">
      <w:pPr>
        <w:spacing w:line="276" w:lineRule="auto"/>
        <w:ind w:firstLine="709"/>
        <w:rPr>
          <w:sz w:val="24"/>
          <w:szCs w:val="24"/>
        </w:rPr>
      </w:pPr>
    </w:p>
    <w:p w:rsidR="00A721FC" w:rsidRPr="00274AC9" w:rsidRDefault="0038152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274AC9">
        <w:rPr>
          <w:b/>
          <w:bCs/>
          <w:sz w:val="26"/>
          <w:szCs w:val="26"/>
        </w:rPr>
        <w:t>Технические требования к продукции.</w:t>
      </w:r>
    </w:p>
    <w:p w:rsidR="00A721FC" w:rsidRPr="00274AC9" w:rsidRDefault="0038152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274AC9">
        <w:rPr>
          <w:sz w:val="24"/>
          <w:szCs w:val="24"/>
        </w:rPr>
        <w:t>Технические требования, характеристики линейной арматуры и гасителей вибрации должны соответствовать параметрам ТУ-3449-031-27560230-06 «Зажимы соединительные спиральные типа СС-Dпр-ХХ для проводов и тросов ВЛ».</w:t>
      </w:r>
    </w:p>
    <w:p w:rsidR="00A721FC" w:rsidRPr="00274AC9" w:rsidRDefault="00F27C33">
      <w:pPr>
        <w:tabs>
          <w:tab w:val="left" w:pos="709"/>
        </w:tabs>
        <w:spacing w:line="276" w:lineRule="auto"/>
        <w:ind w:firstLine="0"/>
        <w:rPr>
          <w:noProof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84.5pt;height:143.25pt;visibility:visible;mso-wrap-style:square">
            <v:imagedata r:id="rId11" o:title=""/>
          </v:shape>
        </w:pic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81"/>
        <w:gridCol w:w="1574"/>
        <w:gridCol w:w="1217"/>
        <w:gridCol w:w="981"/>
        <w:gridCol w:w="2168"/>
        <w:gridCol w:w="2538"/>
      </w:tblGrid>
      <w:tr w:rsidR="00274AC9" w:rsidRPr="00274AC9">
        <w:trPr>
          <w:tblCellSpacing w:w="15" w:type="dxa"/>
        </w:trPr>
        <w:tc>
          <w:tcPr>
            <w:tcW w:w="1002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21FC" w:rsidRPr="00274AC9" w:rsidRDefault="00381528">
            <w:pPr>
              <w:ind w:right="34" w:firstLine="0"/>
              <w:jc w:val="center"/>
              <w:rPr>
                <w:b/>
                <w:bCs/>
                <w:sz w:val="22"/>
                <w:szCs w:val="22"/>
              </w:rPr>
            </w:pPr>
            <w:r w:rsidRPr="00274AC9">
              <w:rPr>
                <w:b/>
                <w:bCs/>
                <w:sz w:val="22"/>
                <w:szCs w:val="22"/>
              </w:rPr>
              <w:t>Марка зажима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21FC" w:rsidRPr="00274AC9" w:rsidRDefault="00381528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274AC9">
              <w:rPr>
                <w:b/>
                <w:bCs/>
                <w:sz w:val="22"/>
                <w:szCs w:val="22"/>
              </w:rPr>
              <w:t>Провода по ГОСТ 839, марок АС, АСКП, АСКС, АСК</w:t>
            </w:r>
          </w:p>
        </w:tc>
        <w:tc>
          <w:tcPr>
            <w:tcW w:w="446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21FC" w:rsidRPr="00274AC9" w:rsidRDefault="00381528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274AC9">
              <w:rPr>
                <w:b/>
                <w:bCs/>
                <w:sz w:val="22"/>
                <w:szCs w:val="22"/>
              </w:rPr>
              <w:t>L, мм</w:t>
            </w:r>
          </w:p>
        </w:tc>
        <w:tc>
          <w:tcPr>
            <w:tcW w:w="1003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21FC" w:rsidRPr="00274AC9" w:rsidRDefault="00381528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274AC9">
              <w:rPr>
                <w:b/>
                <w:bCs/>
                <w:sz w:val="22"/>
                <w:szCs w:val="22"/>
              </w:rPr>
              <w:t>Масса зажима, кг</w:t>
            </w:r>
          </w:p>
        </w:tc>
        <w:tc>
          <w:tcPr>
            <w:tcW w:w="1169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21FC" w:rsidRPr="00274AC9" w:rsidRDefault="00381528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274AC9">
              <w:rPr>
                <w:b/>
                <w:bCs/>
                <w:sz w:val="22"/>
                <w:szCs w:val="22"/>
              </w:rPr>
              <w:t>Рекомендуется вместо</w:t>
            </w:r>
          </w:p>
        </w:tc>
      </w:tr>
      <w:tr w:rsidR="00274AC9" w:rsidRPr="00274AC9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21FC" w:rsidRPr="00274AC9" w:rsidRDefault="00A721FC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21FC" w:rsidRPr="00274AC9" w:rsidRDefault="00381528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274AC9">
              <w:rPr>
                <w:b/>
                <w:bCs/>
                <w:sz w:val="22"/>
                <w:szCs w:val="22"/>
              </w:rPr>
              <w:t>Сечение, мм2</w:t>
            </w: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21FC" w:rsidRPr="00274AC9" w:rsidRDefault="00381528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274AC9">
              <w:rPr>
                <w:b/>
                <w:bCs/>
                <w:sz w:val="22"/>
                <w:szCs w:val="22"/>
              </w:rPr>
              <w:t>Диаметр Dпр, мм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21FC" w:rsidRPr="00274AC9" w:rsidRDefault="00A721FC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21FC" w:rsidRPr="00274AC9" w:rsidRDefault="00A721FC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21FC" w:rsidRPr="00274AC9" w:rsidRDefault="00A721FC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274AC9" w:rsidRPr="00274AC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721FC" w:rsidRPr="00274AC9" w:rsidRDefault="00381528">
            <w:pPr>
              <w:ind w:firstLine="0"/>
              <w:jc w:val="center"/>
              <w:rPr>
                <w:sz w:val="22"/>
                <w:szCs w:val="22"/>
              </w:rPr>
            </w:pPr>
            <w:r w:rsidRPr="00274AC9">
              <w:rPr>
                <w:rFonts w:eastAsia="MetaNormalLFC"/>
                <w:sz w:val="22"/>
                <w:szCs w:val="18"/>
              </w:rPr>
              <w:t>РС-15,2-01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721FC" w:rsidRPr="00274AC9" w:rsidRDefault="00381528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MetaNormalLFC"/>
                <w:sz w:val="22"/>
                <w:szCs w:val="18"/>
              </w:rPr>
            </w:pPr>
            <w:r w:rsidRPr="00274AC9">
              <w:rPr>
                <w:rFonts w:eastAsia="MetaNormalLFC"/>
                <w:sz w:val="22"/>
                <w:szCs w:val="18"/>
              </w:rPr>
              <w:t>70/72</w:t>
            </w:r>
          </w:p>
          <w:p w:rsidR="00A721FC" w:rsidRPr="00274AC9" w:rsidRDefault="00381528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MetaNormalLFC"/>
                <w:sz w:val="22"/>
                <w:szCs w:val="18"/>
              </w:rPr>
            </w:pPr>
            <w:r w:rsidRPr="00274AC9">
              <w:rPr>
                <w:rFonts w:eastAsia="MetaNormalLFC"/>
                <w:sz w:val="22"/>
                <w:szCs w:val="18"/>
              </w:rPr>
              <w:t>120/19</w:t>
            </w:r>
          </w:p>
          <w:p w:rsidR="00A721FC" w:rsidRPr="00274AC9" w:rsidRDefault="00381528">
            <w:pPr>
              <w:ind w:firstLine="0"/>
              <w:jc w:val="center"/>
              <w:rPr>
                <w:sz w:val="22"/>
                <w:szCs w:val="22"/>
              </w:rPr>
            </w:pPr>
            <w:r w:rsidRPr="00274AC9">
              <w:rPr>
                <w:rFonts w:eastAsia="MetaNormalLFC"/>
                <w:sz w:val="22"/>
                <w:szCs w:val="18"/>
              </w:rPr>
              <w:t>120/27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721FC" w:rsidRPr="00274AC9" w:rsidRDefault="00381528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MetaNormalLFC"/>
                <w:sz w:val="22"/>
                <w:szCs w:val="18"/>
              </w:rPr>
            </w:pPr>
            <w:r w:rsidRPr="00274AC9">
              <w:rPr>
                <w:rFonts w:eastAsia="MetaNormalLFC"/>
                <w:sz w:val="22"/>
                <w:szCs w:val="18"/>
              </w:rPr>
              <w:t>15,4</w:t>
            </w:r>
          </w:p>
          <w:p w:rsidR="00A721FC" w:rsidRPr="00274AC9" w:rsidRDefault="00381528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MetaNormalLFC"/>
                <w:sz w:val="22"/>
                <w:szCs w:val="18"/>
              </w:rPr>
            </w:pPr>
            <w:r w:rsidRPr="00274AC9">
              <w:rPr>
                <w:rFonts w:eastAsia="MetaNormalLFC"/>
                <w:sz w:val="22"/>
                <w:szCs w:val="18"/>
              </w:rPr>
              <w:t>15,2</w:t>
            </w:r>
          </w:p>
          <w:p w:rsidR="00A721FC" w:rsidRPr="00274AC9" w:rsidRDefault="00381528">
            <w:pPr>
              <w:ind w:firstLine="0"/>
              <w:jc w:val="center"/>
              <w:rPr>
                <w:sz w:val="22"/>
                <w:szCs w:val="22"/>
              </w:rPr>
            </w:pPr>
            <w:r w:rsidRPr="00274AC9">
              <w:rPr>
                <w:rFonts w:eastAsia="MetaNormalLFC"/>
                <w:sz w:val="22"/>
                <w:szCs w:val="18"/>
              </w:rPr>
              <w:t>15,4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721FC" w:rsidRPr="00274AC9" w:rsidRDefault="00381528">
            <w:pPr>
              <w:ind w:firstLine="0"/>
              <w:jc w:val="center"/>
              <w:rPr>
                <w:sz w:val="22"/>
                <w:szCs w:val="22"/>
              </w:rPr>
            </w:pPr>
            <w:r w:rsidRPr="00274AC9">
              <w:rPr>
                <w:rFonts w:eastAsia="MetaNormalLFC"/>
                <w:sz w:val="22"/>
                <w:szCs w:val="18"/>
              </w:rPr>
              <w:t>1100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721FC" w:rsidRPr="00274AC9" w:rsidRDefault="00381528">
            <w:pPr>
              <w:ind w:firstLine="0"/>
              <w:jc w:val="center"/>
              <w:rPr>
                <w:sz w:val="22"/>
                <w:szCs w:val="22"/>
              </w:rPr>
            </w:pPr>
            <w:r w:rsidRPr="00274AC9">
              <w:rPr>
                <w:rFonts w:eastAsia="MetaNormalLFC"/>
                <w:sz w:val="22"/>
                <w:szCs w:val="18"/>
              </w:rPr>
              <w:t>1,3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721FC" w:rsidRPr="00274AC9" w:rsidRDefault="00381528">
            <w:pPr>
              <w:ind w:firstLine="0"/>
              <w:jc w:val="center"/>
              <w:rPr>
                <w:sz w:val="22"/>
                <w:szCs w:val="22"/>
              </w:rPr>
            </w:pPr>
            <w:r w:rsidRPr="00274AC9">
              <w:rPr>
                <w:rFonts w:eastAsia="MetaNormalLFC"/>
                <w:sz w:val="22"/>
                <w:szCs w:val="18"/>
              </w:rPr>
              <w:t>РАС-120-4А</w:t>
            </w:r>
          </w:p>
        </w:tc>
      </w:tr>
    </w:tbl>
    <w:p w:rsidR="00A721FC" w:rsidRPr="00274AC9" w:rsidRDefault="00A721FC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A721FC" w:rsidRPr="00274AC9" w:rsidRDefault="00A721FC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A721FC" w:rsidRPr="00274AC9" w:rsidRDefault="00A721FC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A721FC" w:rsidRPr="00274AC9" w:rsidRDefault="0038152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274AC9">
        <w:rPr>
          <w:b/>
          <w:bCs/>
          <w:sz w:val="26"/>
          <w:szCs w:val="26"/>
        </w:rPr>
        <w:t xml:space="preserve">Общие требования. </w:t>
      </w:r>
    </w:p>
    <w:p w:rsidR="00A721FC" w:rsidRPr="00274AC9" w:rsidRDefault="0038152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274AC9"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:rsidR="00A721FC" w:rsidRPr="00274AC9" w:rsidRDefault="0038152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74AC9">
        <w:rPr>
          <w:sz w:val="24"/>
          <w:szCs w:val="24"/>
        </w:rPr>
        <w:t>продукция должна быть новой, ранее не использованной;</w:t>
      </w:r>
    </w:p>
    <w:p w:rsidR="00A721FC" w:rsidRPr="00274AC9" w:rsidRDefault="0038152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74AC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721FC" w:rsidRPr="00274AC9" w:rsidRDefault="0038152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74AC9">
        <w:rPr>
          <w:sz w:val="24"/>
          <w:szCs w:val="24"/>
        </w:rPr>
        <w:lastRenderedPageBreak/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721FC" w:rsidRPr="00274AC9" w:rsidRDefault="0038152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74AC9">
        <w:rPr>
          <w:sz w:val="24"/>
          <w:szCs w:val="24"/>
        </w:rPr>
        <w:t>запасные части, впервые поставляемые заводом - изготовителем для нужд ПАО «</w:t>
      </w:r>
      <w:r w:rsidR="00776199">
        <w:rPr>
          <w:sz w:val="24"/>
          <w:szCs w:val="24"/>
        </w:rPr>
        <w:t>Россети Центр</w:t>
      </w:r>
      <w:r w:rsidRPr="00274AC9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721FC" w:rsidRPr="00274AC9" w:rsidRDefault="0038152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74AC9">
        <w:rPr>
          <w:sz w:val="24"/>
          <w:szCs w:val="24"/>
        </w:rPr>
        <w:t>запасные части, не использовавшиеся ранее на энергообъектах ПАО «</w:t>
      </w:r>
      <w:r w:rsidR="00776199">
        <w:rPr>
          <w:sz w:val="24"/>
          <w:szCs w:val="24"/>
        </w:rPr>
        <w:t>Россети Центр</w:t>
      </w:r>
      <w:r w:rsidRPr="00274AC9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:rsidR="00A721FC" w:rsidRPr="00274AC9" w:rsidRDefault="0038152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74AC9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:rsidR="00A721FC" w:rsidRPr="00274AC9" w:rsidRDefault="0038152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74AC9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:rsidR="00A721FC" w:rsidRPr="00274AC9" w:rsidRDefault="0038152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74AC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 w:rsidR="00A721FC" w:rsidRPr="00274AC9" w:rsidRDefault="00381528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274AC9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A721FC" w:rsidRPr="00274AC9" w:rsidRDefault="00381528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274AC9">
        <w:rPr>
          <w:sz w:val="24"/>
          <w:szCs w:val="24"/>
        </w:rPr>
        <w:tab/>
      </w:r>
      <w:r w:rsidRPr="00274AC9">
        <w:rPr>
          <w:sz w:val="24"/>
          <w:szCs w:val="24"/>
        </w:rPr>
        <w:tab/>
        <w:t xml:space="preserve">2.2. </w:t>
      </w:r>
      <w:r w:rsidR="00AD12D7">
        <w:rPr>
          <w:sz w:val="24"/>
          <w:szCs w:val="24"/>
        </w:rPr>
        <w:t>Победитель закупки</w:t>
      </w:r>
      <w:r w:rsidRPr="00274AC9">
        <w:rPr>
          <w:sz w:val="24"/>
          <w:szCs w:val="24"/>
        </w:rPr>
        <w:t xml:space="preserve"> на право заключения </w:t>
      </w:r>
      <w:r w:rsidR="00F27C33">
        <w:rPr>
          <w:sz w:val="24"/>
          <w:szCs w:val="24"/>
        </w:rPr>
        <w:t>договора на поставку заявленной номенклатуры</w:t>
      </w:r>
      <w:r w:rsidRPr="00274AC9">
        <w:rPr>
          <w:sz w:val="24"/>
          <w:szCs w:val="24"/>
        </w:rPr>
        <w:t xml:space="preserve"> для нужд ПАО «</w:t>
      </w:r>
      <w:r w:rsidR="00776199">
        <w:rPr>
          <w:sz w:val="24"/>
          <w:szCs w:val="24"/>
        </w:rPr>
        <w:t>Россети Центр</w:t>
      </w:r>
      <w:r w:rsidRPr="00274AC9">
        <w:rPr>
          <w:sz w:val="24"/>
          <w:szCs w:val="24"/>
        </w:rPr>
        <w:t xml:space="preserve">» обязан предоставить </w:t>
      </w:r>
      <w:r w:rsidR="007356E8">
        <w:rPr>
          <w:sz w:val="24"/>
          <w:szCs w:val="24"/>
        </w:rPr>
        <w:t>при поставке товара</w:t>
      </w:r>
      <w:r w:rsidRPr="00274AC9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70743C">
        <w:rPr>
          <w:sz w:val="24"/>
          <w:szCs w:val="24"/>
        </w:rPr>
        <w:t>Данные документы должны подтверждать</w:t>
      </w:r>
      <w:r w:rsidRPr="00274AC9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предложении.</w:t>
      </w:r>
    </w:p>
    <w:p w:rsidR="00A721FC" w:rsidRPr="00274AC9" w:rsidRDefault="0038152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274AC9">
        <w:rPr>
          <w:sz w:val="24"/>
          <w:szCs w:val="24"/>
        </w:rPr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:rsidR="00A721FC" w:rsidRPr="00274AC9" w:rsidRDefault="0038152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274AC9">
        <w:rPr>
          <w:sz w:val="24"/>
          <w:szCs w:val="24"/>
        </w:rPr>
        <w:t>ТУ-3449-031-27560230-06 «Зажимы соединительные спиральные типа СС-Dпр-ХХ для проводов и тросов ВЛ»;</w:t>
      </w:r>
    </w:p>
    <w:p w:rsidR="00A721FC" w:rsidRPr="00274AC9" w:rsidRDefault="0038152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274AC9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A721FC" w:rsidRPr="00274AC9" w:rsidRDefault="0038152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274AC9">
        <w:rPr>
          <w:sz w:val="24"/>
          <w:szCs w:val="24"/>
        </w:rPr>
        <w:t>2.4. Упаковка, транспортирование, условия и сроки хранения.</w:t>
      </w:r>
    </w:p>
    <w:p w:rsidR="00A721FC" w:rsidRPr="00274AC9" w:rsidRDefault="00381528">
      <w:pPr>
        <w:spacing w:line="276" w:lineRule="auto"/>
        <w:ind w:firstLine="709"/>
        <w:rPr>
          <w:sz w:val="24"/>
          <w:szCs w:val="24"/>
        </w:rPr>
      </w:pPr>
      <w:r w:rsidRPr="00274AC9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A721FC" w:rsidRPr="00274AC9" w:rsidRDefault="00381528">
      <w:pPr>
        <w:spacing w:line="276" w:lineRule="auto"/>
        <w:ind w:firstLine="709"/>
        <w:rPr>
          <w:sz w:val="24"/>
          <w:szCs w:val="24"/>
        </w:rPr>
      </w:pPr>
      <w:r w:rsidRPr="00274AC9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:rsidR="00A721FC" w:rsidRPr="00274AC9" w:rsidRDefault="0038152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74AC9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A721FC" w:rsidRPr="00274AC9" w:rsidRDefault="0038152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74AC9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A721FC" w:rsidRPr="00274AC9" w:rsidRDefault="00381528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274AC9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:rsidR="00A721FC" w:rsidRPr="00274AC9" w:rsidRDefault="0038152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74AC9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:rsidR="00A721FC" w:rsidRPr="00274AC9" w:rsidRDefault="0038152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74AC9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:rsidR="00A721FC" w:rsidRPr="00274AC9" w:rsidRDefault="00A721F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721FC" w:rsidRPr="00274AC9" w:rsidRDefault="0038152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274AC9">
        <w:rPr>
          <w:b/>
          <w:bCs/>
          <w:sz w:val="26"/>
          <w:szCs w:val="26"/>
        </w:rPr>
        <w:t>Гарантийные обязательства.</w:t>
      </w:r>
    </w:p>
    <w:p w:rsidR="00A721FC" w:rsidRPr="00274AC9" w:rsidRDefault="0038152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74AC9">
        <w:rPr>
          <w:sz w:val="24"/>
          <w:szCs w:val="24"/>
        </w:rPr>
        <w:t>Гарантия на поставляемую продукцию должна рас</w:t>
      </w:r>
      <w:r w:rsidR="00274AC9">
        <w:rPr>
          <w:sz w:val="24"/>
          <w:szCs w:val="24"/>
        </w:rPr>
        <w:t>пространяться не менее чем на 60</w:t>
      </w:r>
      <w:r w:rsidRPr="00274AC9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274AC9">
        <w:rPr>
          <w:szCs w:val="24"/>
        </w:rPr>
        <w:t>л</w:t>
      </w:r>
      <w:r w:rsidRPr="00274AC9">
        <w:rPr>
          <w:sz w:val="24"/>
          <w:szCs w:val="24"/>
        </w:rPr>
        <w:t>инейн</w:t>
      </w:r>
      <w:r w:rsidRPr="00274AC9">
        <w:rPr>
          <w:szCs w:val="24"/>
        </w:rPr>
        <w:t xml:space="preserve">ой </w:t>
      </w:r>
      <w:r w:rsidRPr="00274AC9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A721FC" w:rsidRPr="00274AC9" w:rsidRDefault="00A721F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721FC" w:rsidRPr="00274AC9" w:rsidRDefault="0038152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274AC9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A721FC" w:rsidRPr="00274AC9" w:rsidRDefault="0038152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74AC9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A721FC" w:rsidRPr="00274AC9" w:rsidRDefault="00A721F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721FC" w:rsidRPr="00274AC9" w:rsidRDefault="0038152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274AC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721FC" w:rsidRPr="00274AC9" w:rsidRDefault="0038152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74AC9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:rsidR="00A721FC" w:rsidRPr="00274AC9" w:rsidRDefault="0038152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74AC9">
        <w:rPr>
          <w:szCs w:val="24"/>
        </w:rPr>
        <w:t>- паспорт по нормативной документации, утвержденной в установленном порядке;</w:t>
      </w:r>
    </w:p>
    <w:p w:rsidR="00A721FC" w:rsidRPr="00274AC9" w:rsidRDefault="0038152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74AC9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A721FC" w:rsidRPr="00274AC9" w:rsidRDefault="0038152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74AC9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A721FC" w:rsidRPr="00274AC9" w:rsidRDefault="0038152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74AC9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:rsidR="00A721FC" w:rsidRPr="00274AC9" w:rsidRDefault="0038152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74AC9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:rsidR="00A721FC" w:rsidRPr="00274AC9" w:rsidRDefault="0038152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74AC9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A721FC" w:rsidRPr="00274AC9" w:rsidRDefault="0038152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274AC9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:rsidR="00A721FC" w:rsidRPr="00274AC9" w:rsidRDefault="00A721FC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A721FC" w:rsidRPr="00274AC9" w:rsidRDefault="0038152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274AC9">
        <w:rPr>
          <w:b/>
          <w:bCs/>
          <w:sz w:val="26"/>
          <w:szCs w:val="26"/>
        </w:rPr>
        <w:t>Правила приемки продукции.</w:t>
      </w:r>
    </w:p>
    <w:p w:rsidR="00A721FC" w:rsidRPr="00274AC9" w:rsidRDefault="0038152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74AC9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776199">
        <w:rPr>
          <w:szCs w:val="24"/>
        </w:rPr>
        <w:t>Россети Центр</w:t>
      </w:r>
      <w:r w:rsidRPr="00274AC9">
        <w:rPr>
          <w:szCs w:val="24"/>
        </w:rPr>
        <w:t>» и ответственными представителями Поставщика при получении их на склад.</w:t>
      </w:r>
    </w:p>
    <w:p w:rsidR="00A721FC" w:rsidRPr="00274AC9" w:rsidRDefault="0038152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274AC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721FC" w:rsidRPr="00274AC9" w:rsidRDefault="00A721FC">
      <w:pPr>
        <w:rPr>
          <w:sz w:val="26"/>
          <w:szCs w:val="26"/>
        </w:rPr>
      </w:pPr>
    </w:p>
    <w:p w:rsidR="00A721FC" w:rsidRPr="00274AC9" w:rsidRDefault="00A721FC">
      <w:pPr>
        <w:rPr>
          <w:sz w:val="26"/>
          <w:szCs w:val="26"/>
        </w:rPr>
      </w:pPr>
    </w:p>
    <w:p w:rsidR="00A721FC" w:rsidRPr="00274AC9" w:rsidRDefault="00381528">
      <w:pPr>
        <w:ind w:firstLine="0"/>
        <w:rPr>
          <w:sz w:val="26"/>
          <w:szCs w:val="26"/>
        </w:rPr>
      </w:pPr>
      <w:r w:rsidRPr="00274AC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A721FC" w:rsidRPr="00274AC9" w:rsidRDefault="00381528">
      <w:pPr>
        <w:ind w:firstLine="0"/>
        <w:rPr>
          <w:sz w:val="22"/>
          <w:szCs w:val="22"/>
        </w:rPr>
      </w:pPr>
      <w:r w:rsidRPr="00274AC9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:rsidR="00A721FC" w:rsidRPr="00274AC9" w:rsidRDefault="00A721F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A721FC" w:rsidRPr="00274AC9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3214" w:rsidRDefault="00A53214">
      <w:r>
        <w:separator/>
      </w:r>
    </w:p>
  </w:endnote>
  <w:endnote w:type="continuationSeparator" w:id="0">
    <w:p w:rsidR="00A53214" w:rsidRDefault="00A53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etaNormalLFC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3214" w:rsidRDefault="00A53214">
      <w:r>
        <w:separator/>
      </w:r>
    </w:p>
  </w:footnote>
  <w:footnote w:type="continuationSeparator" w:id="0">
    <w:p w:rsidR="00A53214" w:rsidRDefault="00A532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21FC" w:rsidRDefault="003815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A721FC" w:rsidRDefault="00A721FC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A721FC"/>
    <w:rsid w:val="00222765"/>
    <w:rsid w:val="00274AC9"/>
    <w:rsid w:val="00381528"/>
    <w:rsid w:val="004D52C6"/>
    <w:rsid w:val="0070743C"/>
    <w:rsid w:val="007356E8"/>
    <w:rsid w:val="00776199"/>
    <w:rsid w:val="00A53214"/>
    <w:rsid w:val="00A721FC"/>
    <w:rsid w:val="00AD12D7"/>
    <w:rsid w:val="00F27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;"/>
  <w15:docId w15:val="{B224FDC7-C18E-4367-A8CC-50DE65D89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ind w:firstLine="851"/>
      <w:jc w:val="both"/>
    </w:pPr>
  </w:style>
  <w:style w:type="paragraph" w:styleId="1">
    <w:name w:val="heading 1"/>
    <w:basedOn w:val="a0"/>
    <w:next w:val="a0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pPr>
      <w:ind w:left="720" w:hanging="720"/>
      <w:jc w:val="center"/>
    </w:pPr>
    <w:rPr>
      <w:sz w:val="28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</w:style>
  <w:style w:type="character" w:styleId="a7">
    <w:name w:val="page number"/>
    <w:basedOn w:val="a1"/>
  </w:style>
  <w:style w:type="paragraph" w:styleId="a8">
    <w:name w:val="Body Text"/>
    <w:basedOn w:val="a0"/>
    <w:rPr>
      <w:sz w:val="26"/>
    </w:rPr>
  </w:style>
  <w:style w:type="paragraph" w:styleId="20">
    <w:name w:val="Body Text Indent 2"/>
    <w:basedOn w:val="a0"/>
    <w:pPr>
      <w:ind w:left="5040"/>
    </w:pPr>
    <w:rPr>
      <w:sz w:val="24"/>
    </w:rPr>
  </w:style>
  <w:style w:type="paragraph" w:styleId="30">
    <w:name w:val="Body Text Indent 3"/>
    <w:basedOn w:val="a0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pPr>
      <w:ind w:left="360"/>
    </w:pPr>
    <w:rPr>
      <w:snapToGrid w:val="0"/>
      <w:sz w:val="24"/>
    </w:rPr>
  </w:style>
  <w:style w:type="paragraph" w:styleId="aa">
    <w:name w:val="footer"/>
    <w:basedOn w:val="a0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Pr>
      <w:sz w:val="16"/>
      <w:szCs w:val="16"/>
    </w:rPr>
  </w:style>
  <w:style w:type="character" w:customStyle="1" w:styleId="a5">
    <w:name w:val="Основной текст с отступом Знак"/>
    <w:link w:val="a4"/>
    <w:rPr>
      <w:sz w:val="28"/>
    </w:rPr>
  </w:style>
  <w:style w:type="paragraph" w:styleId="ad">
    <w:name w:val="List Paragraph"/>
    <w:basedOn w:val="a0"/>
    <w:uiPriority w:val="34"/>
    <w:qFormat/>
    <w:pPr>
      <w:ind w:left="720"/>
      <w:contextualSpacing/>
    </w:pPr>
  </w:style>
  <w:style w:type="paragraph" w:customStyle="1" w:styleId="BodyText21">
    <w:name w:val="Body Text 21"/>
    <w:basedOn w:val="a0"/>
    <w:pPr>
      <w:ind w:firstLine="709"/>
    </w:pPr>
    <w:rPr>
      <w:sz w:val="24"/>
    </w:rPr>
  </w:style>
  <w:style w:type="paragraph" w:styleId="a">
    <w:name w:val="List Number"/>
    <w:basedOn w:val="a0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</w:style>
  <w:style w:type="character" w:styleId="ae">
    <w:name w:val="Emphasis"/>
    <w:qFormat/>
    <w:rPr>
      <w:i/>
      <w:iCs/>
    </w:rPr>
  </w:style>
  <w:style w:type="character" w:customStyle="1" w:styleId="apple-converted-space">
    <w:name w:val="apple-converted-space"/>
    <w:basedOn w:val="a1"/>
  </w:style>
  <w:style w:type="character" w:customStyle="1" w:styleId="FontStyle16">
    <w:name w:val="Font Style16"/>
    <w:uiPriority w:val="99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pPr>
      <w:ind w:firstLine="709"/>
    </w:pPr>
    <w:rPr>
      <w:sz w:val="24"/>
    </w:rPr>
  </w:style>
  <w:style w:type="character" w:styleId="af0">
    <w:name w:val="Strong"/>
    <w:uiPriority w:val="22"/>
    <w:qFormat/>
    <w:rPr>
      <w:b/>
      <w:bCs/>
    </w:rPr>
  </w:style>
  <w:style w:type="character" w:styleId="af1">
    <w:name w:val="Hyperlink"/>
    <w:rPr>
      <w:color w:val="0000FF"/>
      <w:u w:val="single"/>
    </w:rPr>
  </w:style>
  <w:style w:type="character" w:styleId="af2">
    <w:name w:val="FollowedHyperlink"/>
    <w:rPr>
      <w:color w:val="800080"/>
      <w:u w:val="single"/>
    </w:rPr>
  </w:style>
  <w:style w:type="paragraph" w:customStyle="1" w:styleId="10">
    <w:name w:val="Абзац списка1"/>
    <w:basedOn w:val="a0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Pr>
      <w:sz w:val="16"/>
      <w:szCs w:val="16"/>
    </w:rPr>
  </w:style>
  <w:style w:type="paragraph" w:styleId="af4">
    <w:name w:val="annotation text"/>
    <w:basedOn w:val="a0"/>
    <w:link w:val="af5"/>
    <w:semiHidden/>
    <w:unhideWhenUsed/>
  </w:style>
  <w:style w:type="character" w:customStyle="1" w:styleId="af5">
    <w:name w:val="Текст примечания Знак"/>
    <w:basedOn w:val="a1"/>
    <w:link w:val="af4"/>
    <w:semiHidden/>
  </w:style>
  <w:style w:type="paragraph" w:styleId="af6">
    <w:name w:val="annotation subject"/>
    <w:basedOn w:val="af4"/>
    <w:next w:val="af4"/>
    <w:link w:val="af7"/>
    <w:semiHidden/>
    <w:unhideWhenUsed/>
    <w:rPr>
      <w:b/>
      <w:bCs/>
    </w:rPr>
  </w:style>
  <w:style w:type="character" w:customStyle="1" w:styleId="af7">
    <w:name w:val="Тема примечания Знак"/>
    <w:link w:val="af6"/>
    <w:semiHidden/>
    <w:rPr>
      <w:b/>
      <w:bCs/>
    </w:rPr>
  </w:style>
  <w:style w:type="paragraph" w:styleId="af8">
    <w:name w:val="Balloon Text"/>
    <w:basedOn w:val="a0"/>
    <w:link w:val="af9"/>
    <w:semiHidden/>
    <w:unhideWhenUsed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1BE410-B4E6-458E-BB28-5D66561D30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396B47-4844-43DD-BEA0-1BD37EEC41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A64DDC6E-2EB6-4391-8F70-FDCC0F327A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35E397-83A7-4A8F-B533-43EDE6B69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23</TotalTime>
  <Pages>3</Pages>
  <Words>1190</Words>
  <Characters>6789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Червяков Михаил Анатольевич</cp:lastModifiedBy>
  <cp:revision>33</cp:revision>
  <cp:lastPrinted>2010-09-30T13:29:00Z</cp:lastPrinted>
  <dcterms:created xsi:type="dcterms:W3CDTF">2015-04-13T12:16:00Z</dcterms:created>
  <dcterms:modified xsi:type="dcterms:W3CDTF">2022-12-29T14:30:00Z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